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54A47E" w14:textId="67E47B37" w:rsidR="00E03FC1" w:rsidRDefault="00E03FC1" w:rsidP="00E5160E"/>
    <w:p w14:paraId="69536563" w14:textId="77777777" w:rsidR="00E03FC1" w:rsidRPr="00E03FC1" w:rsidRDefault="00E03FC1" w:rsidP="00E03FC1">
      <w:pPr>
        <w:pStyle w:val="BodyText"/>
      </w:pPr>
    </w:p>
    <w:p w14:paraId="159F9739" w14:textId="35F65C30" w:rsidR="00DC283F" w:rsidRDefault="00611D87" w:rsidP="00DC283F">
      <w:pPr>
        <w:pStyle w:val="BodyText"/>
      </w:pPr>
      <w:r>
        <w:t xml:space="preserve">New Bylaws </w:t>
      </w:r>
    </w:p>
    <w:p w14:paraId="4F44B180" w14:textId="7DF40257" w:rsidR="00611D87" w:rsidRDefault="00611D87" w:rsidP="00DC283F">
      <w:pPr>
        <w:pStyle w:val="BodyText"/>
      </w:pPr>
      <w:r>
        <w:t xml:space="preserve">All request for more than 7 days off </w:t>
      </w:r>
      <w:r w:rsidR="21D118F6">
        <w:t>must</w:t>
      </w:r>
      <w:r>
        <w:t xml:space="preserve"> be approved by board</w:t>
      </w:r>
      <w:r w:rsidR="7DDFF198">
        <w:t>.</w:t>
      </w:r>
    </w:p>
    <w:p w14:paraId="02F58F8D" w14:textId="77777777" w:rsidR="00D0417D" w:rsidRDefault="00D0417D" w:rsidP="00D0417D">
      <w:pPr>
        <w:pStyle w:val="BodyText"/>
      </w:pPr>
    </w:p>
    <w:p w14:paraId="2FD0DA89" w14:textId="16F8857D" w:rsidR="00D0417D" w:rsidRDefault="00D0417D" w:rsidP="00D0417D">
      <w:pPr>
        <w:pStyle w:val="BodyText"/>
      </w:pPr>
      <w:r>
        <w:t xml:space="preserve">Please let me know if you require further assistance. </w:t>
      </w:r>
    </w:p>
    <w:p w14:paraId="16F7CE3F" w14:textId="20A67917" w:rsidR="00D0417D" w:rsidRDefault="00D0417D" w:rsidP="00D0417D">
      <w:pPr>
        <w:pStyle w:val="BodyText"/>
      </w:pPr>
      <w:r>
        <w:t xml:space="preserve">Kind regards, </w:t>
      </w:r>
    </w:p>
    <w:p w14:paraId="2888B9F1" w14:textId="45E08C1F" w:rsidR="00D0417D" w:rsidRDefault="00D0417D" w:rsidP="00D0417D">
      <w:pPr>
        <w:pStyle w:val="BodyText"/>
      </w:pPr>
      <w:r>
        <w:t>Robin Regulator</w:t>
      </w:r>
    </w:p>
    <w:p w14:paraId="2037F9E8" w14:textId="77777777" w:rsidR="00D0417D" w:rsidRPr="00D0417D" w:rsidRDefault="00D0417D" w:rsidP="00D0417D">
      <w:pPr>
        <w:pStyle w:val="BodyText"/>
      </w:pPr>
    </w:p>
    <w:p w14:paraId="34BB3CD6" w14:textId="77777777" w:rsidR="00E5160E" w:rsidRPr="002939D1" w:rsidRDefault="00E5160E" w:rsidP="00E5160E">
      <w:pPr>
        <w:rPr>
          <w:rFonts w:cs="Poppins"/>
        </w:rPr>
      </w:pPr>
    </w:p>
    <w:p w14:paraId="1C785733" w14:textId="4FB5F4A7" w:rsidR="008422C9" w:rsidRDefault="008422C9" w:rsidP="008422C9">
      <w:pPr>
        <w:pStyle w:val="ListBullet"/>
        <w:numPr>
          <w:ilvl w:val="0"/>
          <w:numId w:val="0"/>
        </w:numPr>
        <w:spacing w:after="120"/>
        <w:ind w:left="360" w:hanging="360"/>
      </w:pPr>
    </w:p>
    <w:p w14:paraId="12777C31" w14:textId="0CE42F42" w:rsidR="008422C9" w:rsidRDefault="008422C9" w:rsidP="008422C9">
      <w:pPr>
        <w:pStyle w:val="ListBullet"/>
        <w:numPr>
          <w:ilvl w:val="0"/>
          <w:numId w:val="0"/>
        </w:numPr>
        <w:spacing w:after="120"/>
        <w:ind w:left="360" w:hanging="360"/>
      </w:pPr>
    </w:p>
    <w:p w14:paraId="28F5A715" w14:textId="73179BA1" w:rsidR="008422C9" w:rsidRDefault="008422C9" w:rsidP="008422C9">
      <w:pPr>
        <w:pStyle w:val="ListBullet"/>
        <w:numPr>
          <w:ilvl w:val="0"/>
          <w:numId w:val="0"/>
        </w:numPr>
        <w:spacing w:after="120"/>
        <w:ind w:left="360" w:hanging="360"/>
      </w:pPr>
    </w:p>
    <w:p w14:paraId="6BBA68DF" w14:textId="695616BD" w:rsidR="008422C9" w:rsidRDefault="008422C9" w:rsidP="008422C9">
      <w:pPr>
        <w:pStyle w:val="ListBullet"/>
        <w:numPr>
          <w:ilvl w:val="0"/>
          <w:numId w:val="0"/>
        </w:numPr>
        <w:spacing w:after="120"/>
        <w:ind w:left="360" w:hanging="360"/>
      </w:pPr>
    </w:p>
    <w:p w14:paraId="26B347DF" w14:textId="46D90F7A" w:rsidR="008422C9" w:rsidRDefault="008422C9" w:rsidP="008422C9">
      <w:pPr>
        <w:pStyle w:val="ListBullet"/>
        <w:numPr>
          <w:ilvl w:val="0"/>
          <w:numId w:val="0"/>
        </w:numPr>
        <w:spacing w:after="120"/>
        <w:ind w:left="360" w:hanging="360"/>
      </w:pPr>
    </w:p>
    <w:p w14:paraId="10339084" w14:textId="77777777" w:rsidR="008422C9" w:rsidRDefault="008422C9" w:rsidP="008422C9">
      <w:pPr>
        <w:pStyle w:val="ListBullet"/>
        <w:numPr>
          <w:ilvl w:val="0"/>
          <w:numId w:val="0"/>
        </w:numPr>
        <w:spacing w:after="120"/>
        <w:ind w:left="360" w:hanging="360"/>
      </w:pPr>
    </w:p>
    <w:p w14:paraId="475BF7F4" w14:textId="77777777" w:rsidR="009A627A" w:rsidRPr="00E5160E" w:rsidRDefault="009A627A" w:rsidP="00E5160E"/>
    <w:sectPr w:rsidR="009A627A" w:rsidRPr="00E5160E" w:rsidSect="00865922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2240" w:h="15840"/>
      <w:pgMar w:top="2835" w:right="1077" w:bottom="2517" w:left="1134" w:header="709" w:footer="85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3767A01" w14:textId="77777777" w:rsidR="009065F0" w:rsidRDefault="009065F0" w:rsidP="005C0658">
      <w:r>
        <w:separator/>
      </w:r>
    </w:p>
  </w:endnote>
  <w:endnote w:type="continuationSeparator" w:id="0">
    <w:p w14:paraId="2F506FD2" w14:textId="77777777" w:rsidR="009065F0" w:rsidRDefault="009065F0" w:rsidP="005C0658">
      <w:r>
        <w:continuationSeparator/>
      </w:r>
    </w:p>
  </w:endnote>
  <w:endnote w:type="continuationNotice" w:id="1">
    <w:p w14:paraId="632A85EE" w14:textId="77777777" w:rsidR="009065F0" w:rsidRDefault="009065F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Poppins">
    <w:panose1 w:val="00000500000000000000"/>
    <w:charset w:val="4D"/>
    <w:family w:val="auto"/>
    <w:pitch w:val="variable"/>
    <w:sig w:usb0="00008007" w:usb1="00000000" w:usb2="00000000" w:usb3="00000000" w:csb0="00000093" w:csb1="00000000"/>
  </w:font>
  <w:font w:name="Poppins ExtraBold">
    <w:panose1 w:val="00000900000000000000"/>
    <w:charset w:val="4D"/>
    <w:family w:val="auto"/>
    <w:pitch w:val="variable"/>
    <w:sig w:usb0="00008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F6DF76" w14:textId="77777777" w:rsidR="00F53440" w:rsidRDefault="00F5344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DEFC54" w14:textId="77777777" w:rsidR="00F53440" w:rsidRDefault="00F53440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9A8B7C" w14:textId="77777777" w:rsidR="00F53440" w:rsidRDefault="00F5344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DC6220" w14:textId="77777777" w:rsidR="009065F0" w:rsidRDefault="009065F0" w:rsidP="005C0658">
      <w:r>
        <w:separator/>
      </w:r>
    </w:p>
  </w:footnote>
  <w:footnote w:type="continuationSeparator" w:id="0">
    <w:p w14:paraId="7CB30E74" w14:textId="77777777" w:rsidR="009065F0" w:rsidRDefault="009065F0" w:rsidP="005C0658">
      <w:r>
        <w:continuationSeparator/>
      </w:r>
    </w:p>
  </w:footnote>
  <w:footnote w:type="continuationNotice" w:id="1">
    <w:p w14:paraId="01375531" w14:textId="77777777" w:rsidR="009065F0" w:rsidRDefault="009065F0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1720FF" w14:textId="018DF1ED" w:rsidR="00F53440" w:rsidRDefault="00202F70">
    <w:pPr>
      <w:pStyle w:val="Header"/>
    </w:pPr>
    <w:r>
      <w:rPr>
        <w:noProof/>
      </w:rPr>
    </w:r>
    <w:r w:rsidR="00202F70">
      <w:rPr>
        <w:noProof/>
      </w:rPr>
      <w:pict w14:anchorId="3D86D22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518294606" o:spid="_x0000_s1027" type="#_x0000_t136" alt="" style="position:absolute;margin-left:0;margin-top:0;width:600.95pt;height:106.05pt;rotation:315;z-index:-251658237;mso-wrap-edited:f;mso-width-percent:0;mso-height-percent:0;mso-position-horizontal:center;mso-position-horizontal-relative:margin;mso-position-vertical:center;mso-position-vertical-relative:margin;mso-width-percent:0;mso-height-percent:0" o:allowincell="f" fillcolor="#d8d8d8 [2732]" stroked="f">
          <v:textpath style="font-family:&quot;Poppins&quot;;font-size:1pt" string="Training sample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293B6C" w14:textId="0BA7DC93" w:rsidR="00D71014" w:rsidRDefault="00202F70">
    <w:r>
      <w:rPr>
        <w:noProof/>
      </w:rPr>
    </w:r>
    <w:r w:rsidR="00202F70">
      <w:rPr>
        <w:noProof/>
      </w:rPr>
      <w:pict w14:anchorId="41C5A54E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518294607" o:spid="_x0000_s1026" type="#_x0000_t136" alt="" style="position:absolute;margin-left:0;margin-top:0;width:600.95pt;height:106.05pt;rotation:315;z-index:-251658236;mso-wrap-edited:f;mso-width-percent:0;mso-height-percent:0;mso-position-horizontal:center;mso-position-horizontal-relative:margin;mso-position-vertical:center;mso-position-vertical-relative:margin;mso-width-percent:0;mso-height-percent:0" o:allowincell="f" fillcolor="#d8d8d8 [2732]" stroked="f">
          <v:textpath style="font-family:&quot;Poppins&quot;;font-size:1pt" string="Training sample"/>
          <w10:wrap anchorx="margin" anchory="margin"/>
        </v:shape>
      </w:pict>
    </w:r>
    <w:r w:rsidR="00F74F6C">
      <w:rPr>
        <w:noProof/>
      </w:rPr>
      <w:drawing>
        <wp:anchor distT="0" distB="0" distL="114300" distR="114300" simplePos="0" relativeHeight="251658241" behindDoc="1" locked="0" layoutInCell="1" allowOverlap="1" wp14:anchorId="26530C99" wp14:editId="1DEB010C">
          <wp:simplePos x="0" y="0"/>
          <wp:positionH relativeFrom="column">
            <wp:posOffset>-770890</wp:posOffset>
          </wp:positionH>
          <wp:positionV relativeFrom="paragraph">
            <wp:posOffset>-474345</wp:posOffset>
          </wp:positionV>
          <wp:extent cx="7842246" cy="10083300"/>
          <wp:effectExtent l="0" t="0" r="0" b="635"/>
          <wp:wrapNone/>
          <wp:docPr id="5" name="Picture 5" descr="Graphical user interface, application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 descr="Graphical user interface, application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42246" cy="10083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4AC94C" w14:textId="60C4749C" w:rsidR="009A627A" w:rsidRDefault="00202F70">
    <w:r>
      <w:rPr>
        <w:noProof/>
      </w:rPr>
    </w:r>
    <w:r w:rsidR="00202F70">
      <w:rPr>
        <w:noProof/>
      </w:rPr>
      <w:pict w14:anchorId="6BBA812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518294605" o:spid="_x0000_s1025" type="#_x0000_t136" alt="" style="position:absolute;margin-left:0;margin-top:0;width:600.95pt;height:106.05pt;rotation:315;z-index:-251658238;mso-wrap-edited:f;mso-width-percent:0;mso-height-percent:0;mso-position-horizontal:center;mso-position-horizontal-relative:margin;mso-position-vertical:center;mso-position-vertical-relative:margin;mso-width-percent:0;mso-height-percent:0" o:allowincell="f" fillcolor="#d8d8d8 [2732]" stroked="f">
          <v:textpath style="font-family:&quot;Poppins&quot;;font-size:1pt" string="Training sample"/>
          <w10:wrap anchorx="margin" anchory="margin"/>
        </v:shape>
      </w:pict>
    </w:r>
    <w:r w:rsidR="00F74F6C">
      <w:rPr>
        <w:noProof/>
      </w:rPr>
      <w:drawing>
        <wp:anchor distT="0" distB="0" distL="114300" distR="114300" simplePos="0" relativeHeight="251658240" behindDoc="1" locked="0" layoutInCell="1" allowOverlap="1" wp14:anchorId="05991297" wp14:editId="3E043F2A">
          <wp:simplePos x="0" y="0"/>
          <wp:positionH relativeFrom="column">
            <wp:posOffset>-745490</wp:posOffset>
          </wp:positionH>
          <wp:positionV relativeFrom="paragraph">
            <wp:posOffset>-462915</wp:posOffset>
          </wp:positionV>
          <wp:extent cx="7813003" cy="10045700"/>
          <wp:effectExtent l="0" t="0" r="0" b="0"/>
          <wp:wrapNone/>
          <wp:docPr id="2" name="Picture 2" descr="Graphical user interface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Graphical user interface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3003" cy="100457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6420A292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37984F9E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F640BFF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B7629BC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1D2F620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EC62F1E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228C9DB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20F84AA4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302ED80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6566612C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D146FC1"/>
    <w:multiLevelType w:val="hybridMultilevel"/>
    <w:tmpl w:val="1FE023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65764595">
    <w:abstractNumId w:val="9"/>
  </w:num>
  <w:num w:numId="2" w16cid:durableId="1306278483">
    <w:abstractNumId w:val="0"/>
  </w:num>
  <w:num w:numId="3" w16cid:durableId="1981884546">
    <w:abstractNumId w:val="1"/>
  </w:num>
  <w:num w:numId="4" w16cid:durableId="1694265231">
    <w:abstractNumId w:val="2"/>
  </w:num>
  <w:num w:numId="5" w16cid:durableId="129251640">
    <w:abstractNumId w:val="3"/>
  </w:num>
  <w:num w:numId="6" w16cid:durableId="1686593132">
    <w:abstractNumId w:val="8"/>
  </w:num>
  <w:num w:numId="7" w16cid:durableId="208297672">
    <w:abstractNumId w:val="4"/>
  </w:num>
  <w:num w:numId="8" w16cid:durableId="242423111">
    <w:abstractNumId w:val="5"/>
  </w:num>
  <w:num w:numId="9" w16cid:durableId="1090852707">
    <w:abstractNumId w:val="6"/>
  </w:num>
  <w:num w:numId="10" w16cid:durableId="1637026467">
    <w:abstractNumId w:val="7"/>
  </w:num>
  <w:num w:numId="11" w16cid:durableId="202265948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8"/>
  <w:proofState w:spelling="clean" w:grammar="clean"/>
  <w:attachedTemplate r:id="rId1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4F6C"/>
    <w:rsid w:val="000017B2"/>
    <w:rsid w:val="000364CB"/>
    <w:rsid w:val="000563EA"/>
    <w:rsid w:val="000F18B9"/>
    <w:rsid w:val="001A3EB8"/>
    <w:rsid w:val="001C5A76"/>
    <w:rsid w:val="00202F70"/>
    <w:rsid w:val="00234F51"/>
    <w:rsid w:val="00236BF8"/>
    <w:rsid w:val="00242F31"/>
    <w:rsid w:val="00253065"/>
    <w:rsid w:val="00267207"/>
    <w:rsid w:val="002939D1"/>
    <w:rsid w:val="002A6A9B"/>
    <w:rsid w:val="002C3735"/>
    <w:rsid w:val="002D53B2"/>
    <w:rsid w:val="002E741A"/>
    <w:rsid w:val="00303418"/>
    <w:rsid w:val="00363185"/>
    <w:rsid w:val="00397E91"/>
    <w:rsid w:val="003A2C94"/>
    <w:rsid w:val="003D0555"/>
    <w:rsid w:val="003D3AD8"/>
    <w:rsid w:val="004017F2"/>
    <w:rsid w:val="00415744"/>
    <w:rsid w:val="004176C9"/>
    <w:rsid w:val="00422040"/>
    <w:rsid w:val="004262D0"/>
    <w:rsid w:val="00485F84"/>
    <w:rsid w:val="004869C6"/>
    <w:rsid w:val="004C0470"/>
    <w:rsid w:val="004C6DED"/>
    <w:rsid w:val="004F06B1"/>
    <w:rsid w:val="005012D6"/>
    <w:rsid w:val="0052195C"/>
    <w:rsid w:val="00546A81"/>
    <w:rsid w:val="005C0658"/>
    <w:rsid w:val="005D1DAC"/>
    <w:rsid w:val="00611D87"/>
    <w:rsid w:val="00613355"/>
    <w:rsid w:val="00666151"/>
    <w:rsid w:val="00667C24"/>
    <w:rsid w:val="0067152E"/>
    <w:rsid w:val="006A5A0F"/>
    <w:rsid w:val="00783171"/>
    <w:rsid w:val="007E6A2C"/>
    <w:rsid w:val="00824500"/>
    <w:rsid w:val="0082483D"/>
    <w:rsid w:val="008422C9"/>
    <w:rsid w:val="00865922"/>
    <w:rsid w:val="0089335E"/>
    <w:rsid w:val="0089415E"/>
    <w:rsid w:val="008B31AF"/>
    <w:rsid w:val="008B4B05"/>
    <w:rsid w:val="008C7786"/>
    <w:rsid w:val="00904592"/>
    <w:rsid w:val="009065F0"/>
    <w:rsid w:val="00923CDA"/>
    <w:rsid w:val="00930322"/>
    <w:rsid w:val="009A627A"/>
    <w:rsid w:val="009C4BC4"/>
    <w:rsid w:val="009F2DAD"/>
    <w:rsid w:val="009F4858"/>
    <w:rsid w:val="00A5358A"/>
    <w:rsid w:val="00AD2722"/>
    <w:rsid w:val="00AE0FE4"/>
    <w:rsid w:val="00B65C8A"/>
    <w:rsid w:val="00B82AA4"/>
    <w:rsid w:val="00BE183F"/>
    <w:rsid w:val="00C34081"/>
    <w:rsid w:val="00C433D0"/>
    <w:rsid w:val="00C63924"/>
    <w:rsid w:val="00CA71C5"/>
    <w:rsid w:val="00CB0328"/>
    <w:rsid w:val="00CB0F04"/>
    <w:rsid w:val="00CB137A"/>
    <w:rsid w:val="00CD5BB7"/>
    <w:rsid w:val="00CE2FDF"/>
    <w:rsid w:val="00D013D4"/>
    <w:rsid w:val="00D0417D"/>
    <w:rsid w:val="00D71014"/>
    <w:rsid w:val="00DC283F"/>
    <w:rsid w:val="00E03FC1"/>
    <w:rsid w:val="00E42FEF"/>
    <w:rsid w:val="00E5160E"/>
    <w:rsid w:val="00E573D7"/>
    <w:rsid w:val="00E63AC5"/>
    <w:rsid w:val="00E7408D"/>
    <w:rsid w:val="00F03D1B"/>
    <w:rsid w:val="00F25DF8"/>
    <w:rsid w:val="00F53440"/>
    <w:rsid w:val="00F74F6C"/>
    <w:rsid w:val="00FA6004"/>
    <w:rsid w:val="00FA6A98"/>
    <w:rsid w:val="00FC005D"/>
    <w:rsid w:val="00FE4C3B"/>
    <w:rsid w:val="00FF03B4"/>
    <w:rsid w:val="08241CFA"/>
    <w:rsid w:val="1FCB5F44"/>
    <w:rsid w:val="21408C55"/>
    <w:rsid w:val="21D118F6"/>
    <w:rsid w:val="2280CCDD"/>
    <w:rsid w:val="4DD897F4"/>
    <w:rsid w:val="5CF9E750"/>
    <w:rsid w:val="5FC17A40"/>
    <w:rsid w:val="7DDFF1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CAB4788"/>
  <w15:chartTrackingRefBased/>
  <w15:docId w15:val="{DDB477B3-E655-8B4E-98B8-CDF063CDB6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Body"/>
    <w:next w:val="BodyText"/>
    <w:qFormat/>
    <w:rsid w:val="00E5160E"/>
    <w:rPr>
      <w:rFonts w:ascii="Poppins" w:hAnsi="Poppins"/>
      <w:color w:val="6E7271"/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C433D0"/>
    <w:pPr>
      <w:keepNext/>
      <w:keepLines/>
      <w:spacing w:before="240"/>
      <w:outlineLvl w:val="0"/>
    </w:pPr>
    <w:rPr>
      <w:rFonts w:ascii="Poppins ExtraBold" w:eastAsiaTheme="majorEastAsia" w:hAnsi="Poppins ExtraBold" w:cstheme="majorBidi"/>
      <w:b/>
      <w:color w:val="ED0089"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C433D0"/>
    <w:pPr>
      <w:keepNext/>
      <w:keepLines/>
      <w:spacing w:before="40"/>
      <w:outlineLvl w:val="1"/>
    </w:pPr>
    <w:rPr>
      <w:rFonts w:ascii="Poppins ExtraBold" w:eastAsiaTheme="majorEastAsia" w:hAnsi="Poppins ExtraBold" w:cstheme="majorBidi"/>
      <w:b/>
      <w:color w:val="ED0089"/>
      <w:sz w:val="28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C433D0"/>
    <w:pPr>
      <w:keepNext/>
      <w:keepLines/>
      <w:spacing w:before="40"/>
      <w:outlineLvl w:val="2"/>
    </w:pPr>
    <w:rPr>
      <w:rFonts w:ascii="Poppins ExtraBold" w:eastAsiaTheme="majorEastAsia" w:hAnsi="Poppins ExtraBold" w:cstheme="majorBidi"/>
      <w:b/>
      <w:color w:val="ED0089"/>
      <w:sz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2E741A"/>
    <w:pPr>
      <w:keepNext/>
      <w:keepLines/>
      <w:spacing w:before="40"/>
      <w:outlineLvl w:val="3"/>
    </w:pPr>
    <w:rPr>
      <w:rFonts w:ascii="Poppins ExtraBold" w:eastAsiaTheme="majorEastAsia" w:hAnsi="Poppins ExtraBold" w:cstheme="majorBidi"/>
      <w:b/>
      <w:iCs/>
      <w:color w:val="ED0089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0F18B9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0F18B9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C433D0"/>
    <w:rPr>
      <w:rFonts w:ascii="Poppins ExtraBold" w:eastAsiaTheme="majorEastAsia" w:hAnsi="Poppins ExtraBold" w:cstheme="majorBidi"/>
      <w:b/>
      <w:color w:val="ED0089"/>
    </w:rPr>
  </w:style>
  <w:style w:type="character" w:customStyle="1" w:styleId="Heading4Char">
    <w:name w:val="Heading 4 Char"/>
    <w:basedOn w:val="DefaultParagraphFont"/>
    <w:link w:val="Heading4"/>
    <w:uiPriority w:val="9"/>
    <w:rsid w:val="002E741A"/>
    <w:rPr>
      <w:rFonts w:ascii="Poppins ExtraBold" w:eastAsiaTheme="majorEastAsia" w:hAnsi="Poppins ExtraBold" w:cstheme="majorBidi"/>
      <w:b/>
      <w:iCs/>
      <w:color w:val="ED0089"/>
      <w:sz w:val="20"/>
    </w:rPr>
  </w:style>
  <w:style w:type="paragraph" w:styleId="Header">
    <w:name w:val="header"/>
    <w:basedOn w:val="Normal"/>
    <w:link w:val="HeaderChar"/>
    <w:uiPriority w:val="99"/>
    <w:unhideWhenUsed/>
    <w:rsid w:val="00CD5BB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D5BB7"/>
    <w:rPr>
      <w:rFonts w:ascii="Poppins" w:hAnsi="Poppins"/>
      <w:color w:val="6E7271"/>
      <w:sz w:val="20"/>
    </w:rPr>
  </w:style>
  <w:style w:type="paragraph" w:styleId="Footer">
    <w:name w:val="footer"/>
    <w:basedOn w:val="Normal"/>
    <w:link w:val="FooterChar"/>
    <w:uiPriority w:val="99"/>
    <w:unhideWhenUsed/>
    <w:rsid w:val="009F4858"/>
    <w:pPr>
      <w:tabs>
        <w:tab w:val="center" w:pos="4680"/>
        <w:tab w:val="right" w:pos="9360"/>
      </w:tabs>
    </w:pPr>
  </w:style>
  <w:style w:type="paragraph" w:styleId="ListBullet">
    <w:name w:val="List Bullet"/>
    <w:basedOn w:val="Normal"/>
    <w:uiPriority w:val="99"/>
    <w:unhideWhenUsed/>
    <w:qFormat/>
    <w:rsid w:val="00CB0328"/>
    <w:pPr>
      <w:numPr>
        <w:numId w:val="1"/>
      </w:numPr>
      <w:spacing w:before="120" w:after="480" w:line="280" w:lineRule="exact"/>
      <w:contextualSpacing/>
    </w:pPr>
    <w:rPr>
      <w:szCs w:val="20"/>
    </w:rPr>
  </w:style>
  <w:style w:type="character" w:customStyle="1" w:styleId="FooterChar">
    <w:name w:val="Footer Char"/>
    <w:basedOn w:val="DefaultParagraphFont"/>
    <w:link w:val="Footer"/>
    <w:uiPriority w:val="99"/>
    <w:rsid w:val="009F4858"/>
    <w:rPr>
      <w:rFonts w:ascii="Poppins" w:hAnsi="Poppins"/>
      <w:color w:val="6E7271"/>
      <w:sz w:val="20"/>
    </w:rPr>
  </w:style>
  <w:style w:type="character" w:customStyle="1" w:styleId="Heading2Char">
    <w:name w:val="Heading 2 Char"/>
    <w:basedOn w:val="DefaultParagraphFont"/>
    <w:link w:val="Heading2"/>
    <w:uiPriority w:val="9"/>
    <w:rsid w:val="00C433D0"/>
    <w:rPr>
      <w:rFonts w:ascii="Poppins ExtraBold" w:eastAsiaTheme="majorEastAsia" w:hAnsi="Poppins ExtraBold" w:cstheme="majorBidi"/>
      <w:b/>
      <w:color w:val="ED0089"/>
      <w:sz w:val="28"/>
      <w:szCs w:val="26"/>
    </w:rPr>
  </w:style>
  <w:style w:type="character" w:customStyle="1" w:styleId="Heading1Char">
    <w:name w:val="Heading 1 Char"/>
    <w:basedOn w:val="DefaultParagraphFont"/>
    <w:link w:val="Heading1"/>
    <w:uiPriority w:val="9"/>
    <w:rsid w:val="00C433D0"/>
    <w:rPr>
      <w:rFonts w:ascii="Poppins ExtraBold" w:eastAsiaTheme="majorEastAsia" w:hAnsi="Poppins ExtraBold" w:cstheme="majorBidi"/>
      <w:b/>
      <w:color w:val="ED0089"/>
      <w:sz w:val="36"/>
      <w:szCs w:val="32"/>
    </w:rPr>
  </w:style>
  <w:style w:type="character" w:styleId="Strong">
    <w:name w:val="Strong"/>
    <w:basedOn w:val="DefaultParagraphFont"/>
    <w:uiPriority w:val="22"/>
    <w:qFormat/>
    <w:rsid w:val="00C433D0"/>
    <w:rPr>
      <w:rFonts w:ascii="Poppins ExtraBold" w:hAnsi="Poppins ExtraBold"/>
      <w:b/>
      <w:bCs/>
      <w:i w:val="0"/>
      <w:color w:val="6E7271"/>
      <w:sz w:val="20"/>
    </w:rPr>
  </w:style>
  <w:style w:type="character" w:customStyle="1" w:styleId="Heading5Char">
    <w:name w:val="Heading 5 Char"/>
    <w:basedOn w:val="DefaultParagraphFont"/>
    <w:link w:val="Heading5"/>
    <w:uiPriority w:val="9"/>
    <w:rsid w:val="000F18B9"/>
    <w:rPr>
      <w:rFonts w:asciiTheme="majorHAnsi" w:eastAsiaTheme="majorEastAsia" w:hAnsiTheme="majorHAnsi" w:cstheme="majorBidi"/>
      <w:color w:val="2F5496" w:themeColor="accent1" w:themeShade="BF"/>
      <w:sz w:val="20"/>
    </w:rPr>
  </w:style>
  <w:style w:type="character" w:customStyle="1" w:styleId="Heading6Char">
    <w:name w:val="Heading 6 Char"/>
    <w:basedOn w:val="DefaultParagraphFont"/>
    <w:link w:val="Heading6"/>
    <w:uiPriority w:val="9"/>
    <w:rsid w:val="000F18B9"/>
    <w:rPr>
      <w:rFonts w:asciiTheme="majorHAnsi" w:eastAsiaTheme="majorEastAsia" w:hAnsiTheme="majorHAnsi" w:cstheme="majorBidi"/>
      <w:color w:val="1F3763" w:themeColor="accent1" w:themeShade="7F"/>
      <w:sz w:val="20"/>
    </w:rPr>
  </w:style>
  <w:style w:type="paragraph" w:styleId="BodyText">
    <w:name w:val="Body Text"/>
    <w:basedOn w:val="Normal"/>
    <w:link w:val="BodyTextChar"/>
    <w:uiPriority w:val="99"/>
    <w:semiHidden/>
    <w:unhideWhenUsed/>
    <w:rsid w:val="003D0555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3D0555"/>
    <w:rPr>
      <w:rFonts w:ascii="Poppins" w:hAnsi="Poppins"/>
      <w:color w:val="6E7271"/>
      <w:sz w:val="20"/>
    </w:rPr>
  </w:style>
  <w:style w:type="character" w:styleId="Emphasis">
    <w:name w:val="Emphasis"/>
    <w:basedOn w:val="DefaultParagraphFont"/>
    <w:uiPriority w:val="20"/>
    <w:rsid w:val="002E741A"/>
    <w:rPr>
      <w:i/>
      <w:iCs/>
    </w:rPr>
  </w:style>
  <w:style w:type="paragraph" w:styleId="ListParagraph">
    <w:name w:val="List Paragraph"/>
    <w:basedOn w:val="Normal"/>
    <w:uiPriority w:val="34"/>
    <w:rsid w:val="008B4B05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3D3AD8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3D3AD8"/>
    <w:rPr>
      <w:color w:val="605E5C"/>
      <w:shd w:val="clear" w:color="auto" w:fill="E1DFDD"/>
    </w:rPr>
  </w:style>
  <w:style w:type="table" w:styleId="TableGrid">
    <w:name w:val="Table Grid"/>
    <w:basedOn w:val="TableNormal"/>
    <w:uiPriority w:val="39"/>
    <w:rsid w:val="00D0417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DC283F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24"/>
      <w:lang w:val="en-GB" w:eastAsia="en-GB"/>
    </w:rPr>
  </w:style>
  <w:style w:type="character" w:customStyle="1" w:styleId="apple-converted-space">
    <w:name w:val="apple-converted-space"/>
    <w:basedOn w:val="DefaultParagraphFont"/>
    <w:rsid w:val="00DC283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798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98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653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368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798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712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730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657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159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361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354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8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7103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686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3873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3007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562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828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790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39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27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579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925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117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00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191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925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378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4638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11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125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934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7365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94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412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54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48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54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091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57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1632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330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7618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52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362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15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000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5484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008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79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164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5311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678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8840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834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356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720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14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011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9944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417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120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427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3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779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91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053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024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50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765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05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05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08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948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1733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windows-1252"/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zeynab/Library/Group%20Containers/UBF8T346G9.Office/User%20Content.localized/Templates.localized/thentia-letterhead-template-2022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248186f-4719-4e91-89e0-71452b943948" xsi:nil="true"/>
    <lcf76f155ced4ddcb4097134ff3c332f xmlns="077fe8e7-1033-4924-a6b0-ae673b2775eb">
      <Terms xmlns="http://schemas.microsoft.com/office/infopath/2007/PartnerControls"/>
    </lcf76f155ced4ddcb4097134ff3c332f>
    <SharedWithUsers xmlns="8248186f-4719-4e91-89e0-71452b943948">
      <UserInfo>
        <DisplayName>Hilary Crandall</DisplayName>
        <AccountId>174</AccountId>
        <AccountType/>
      </UserInfo>
    </SharedWithUsers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CA60EBDC740334EB30D680AB268B963" ma:contentTypeVersion="14" ma:contentTypeDescription="Create a new document." ma:contentTypeScope="" ma:versionID="7b2f52621846cecdfa73ae1264c02abd">
  <xsd:schema xmlns:xsd="http://www.w3.org/2001/XMLSchema" xmlns:xs="http://www.w3.org/2001/XMLSchema" xmlns:p="http://schemas.microsoft.com/office/2006/metadata/properties" xmlns:ns2="077fe8e7-1033-4924-a6b0-ae673b2775eb" xmlns:ns3="8248186f-4719-4e91-89e0-71452b943948" targetNamespace="http://schemas.microsoft.com/office/2006/metadata/properties" ma:root="true" ma:fieldsID="cafe4cf749c9e572c23dba8016d4204f" ns2:_="" ns3:_="">
    <xsd:import namespace="077fe8e7-1033-4924-a6b0-ae673b2775eb"/>
    <xsd:import namespace="8248186f-4719-4e91-89e0-71452b94394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77fe8e7-1033-4924-a6b0-ae673b2775e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2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6" nillable="true" ma:taxonomy="true" ma:internalName="lcf76f155ced4ddcb4097134ff3c332f" ma:taxonomyFieldName="MediaServiceImageTags" ma:displayName="Image Tags" ma:readOnly="false" ma:fieldId="{5cf76f15-5ced-4ddc-b409-7134ff3c332f}" ma:taxonomyMulti="true" ma:sspId="99917d8b-6e9d-429d-a269-15379b196c7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0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1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248186f-4719-4e91-89e0-71452b943948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7" nillable="true" ma:displayName="Taxonomy Catch All Column" ma:hidden="true" ma:list="{978bef5d-2c35-4c62-91d1-6beea258355c}" ma:internalName="TaxCatchAll" ma:showField="CatchAllData" ma:web="8248186f-4719-4e91-89e0-71452b94394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794C40C3-D6EB-4A0C-BD12-F39C06EAD7F4}">
  <ds:schemaRefs>
    <ds:schemaRef ds:uri="http://schemas.microsoft.com/office/2006/metadata/properties"/>
    <ds:schemaRef ds:uri="http://schemas.microsoft.com/office/infopath/2007/PartnerControls"/>
    <ds:schemaRef ds:uri="8248186f-4719-4e91-89e0-71452b943948"/>
    <ds:schemaRef ds:uri="077fe8e7-1033-4924-a6b0-ae673b2775eb"/>
  </ds:schemaRefs>
</ds:datastoreItem>
</file>

<file path=customXml/itemProps2.xml><?xml version="1.0" encoding="utf-8"?>
<ds:datastoreItem xmlns:ds="http://schemas.openxmlformats.org/officeDocument/2006/customXml" ds:itemID="{1E058F7D-4E21-4230-8865-A163507F264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6E728BA-A3C4-4244-A5D1-4AC0A0767FA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77fe8e7-1033-4924-a6b0-ae673b2775eb"/>
    <ds:schemaRef ds:uri="8248186f-4719-4e91-89e0-71452b94394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6D4CB7BE-8BC4-B645-BBF9-98883DCDEC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thentia-letterhead-template-2022.dotx</Template>
  <TotalTime>0</TotalTime>
  <Pages>1</Pages>
  <Words>25</Words>
  <Characters>149</Characters>
  <Application>Microsoft Office Word</Application>
  <DocSecurity>0</DocSecurity>
  <Lines>1</Lines>
  <Paragraphs>1</Paragraphs>
  <ScaleCrop>false</ScaleCrop>
  <Company/>
  <LinksUpToDate>false</LinksUpToDate>
  <CharactersWithSpaces>173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Tracey Jones</cp:lastModifiedBy>
  <cp:revision>2</cp:revision>
  <dcterms:created xsi:type="dcterms:W3CDTF">2024-06-13T15:21:00Z</dcterms:created>
  <dcterms:modified xsi:type="dcterms:W3CDTF">2024-06-13T15:21:00Z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0x0101008CA60EBDC740334EB30D680AB268B963</vt:lpwstr>
  </property>
  <property fmtid="{D5CDD505-2E9C-101B-9397-08002B2CF9AE}" pid="3" name="MediaServiceImageTags">
    <vt:lpwstr/>
  </property>
</Properties>
</file>